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BD6" w:rsidRDefault="00A37BD6" w:rsidP="00A37B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RUSSELL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A37BD6" w:rsidRDefault="00A37BD6" w:rsidP="00A37B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7BD6" w:rsidRDefault="00A37BD6" w:rsidP="00A37B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7BD6" w:rsidRDefault="00A37BD6" w:rsidP="00A37B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Salisbury into</w:t>
      </w:r>
    </w:p>
    <w:p w:rsidR="00A37BD6" w:rsidRDefault="00A37BD6" w:rsidP="00A37B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 of the late John Mowbray, 2</w:t>
      </w:r>
      <w:r w:rsidRPr="00115290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A37BD6" w:rsidRDefault="00A37BD6" w:rsidP="00A37B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24-92)</w:t>
      </w:r>
    </w:p>
    <w:p w:rsidR="00A37BD6" w:rsidRDefault="00A37BD6" w:rsidP="00A37B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7BD6" w:rsidRDefault="00A37BD6" w:rsidP="00A37B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7BD6" w:rsidRPr="00115290" w:rsidRDefault="00A37BD6" w:rsidP="00A37B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May 2016</w:t>
      </w:r>
    </w:p>
    <w:p w:rsidR="006B2F86" w:rsidRPr="00A37BD6" w:rsidRDefault="00A37BD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A37BD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BD6" w:rsidRDefault="00A37BD6" w:rsidP="00E71FC3">
      <w:pPr>
        <w:spacing w:after="0" w:line="240" w:lineRule="auto"/>
      </w:pPr>
      <w:r>
        <w:separator/>
      </w:r>
    </w:p>
  </w:endnote>
  <w:endnote w:type="continuationSeparator" w:id="0">
    <w:p w:rsidR="00A37BD6" w:rsidRDefault="00A37B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BD6" w:rsidRDefault="00A37BD6" w:rsidP="00E71FC3">
      <w:pPr>
        <w:spacing w:after="0" w:line="240" w:lineRule="auto"/>
      </w:pPr>
      <w:r>
        <w:separator/>
      </w:r>
    </w:p>
  </w:footnote>
  <w:footnote w:type="continuationSeparator" w:id="0">
    <w:p w:rsidR="00A37BD6" w:rsidRDefault="00A37B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BD6"/>
    <w:rsid w:val="00A37BD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EE054"/>
  <w15:chartTrackingRefBased/>
  <w15:docId w15:val="{4C60839F-5E6B-40F8-AA18-7AEC5B6F1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2016-05-03T19:09:00Z</dcterms:created>
  <dcterms:modified xsi:type="dcterms:W3CDTF">2016-05-03T19:10:00Z</dcterms:modified>
</cp:coreProperties>
</file>